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C69F6" w14:textId="77777777" w:rsidR="005C3A1D" w:rsidRDefault="005C3A1D" w:rsidP="005C3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MARNEY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D19AB95" w14:textId="77777777" w:rsidR="005C3A1D" w:rsidRDefault="005C3A1D" w:rsidP="005C3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D839DC" w14:textId="77777777" w:rsidR="005C3A1D" w:rsidRDefault="005C3A1D" w:rsidP="005C3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3098BF" w14:textId="77777777" w:rsidR="005C3A1D" w:rsidRDefault="005C3A1D" w:rsidP="005C3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Essex.  </w:t>
      </w:r>
    </w:p>
    <w:p w14:paraId="49609979" w14:textId="77777777" w:rsidR="005C3A1D" w:rsidRDefault="005C3A1D" w:rsidP="005C3A1D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14:paraId="19EC98BE" w14:textId="77777777" w:rsidR="005C3A1D" w:rsidRDefault="005C3A1D" w:rsidP="005C3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AC6613" w14:textId="77777777" w:rsidR="005C3A1D" w:rsidRDefault="005C3A1D" w:rsidP="005C3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D4B176" w14:textId="77777777" w:rsidR="005C3A1D" w:rsidRDefault="005C3A1D" w:rsidP="005C3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2018</w:t>
      </w:r>
    </w:p>
    <w:p w14:paraId="3167B5AC" w14:textId="77777777" w:rsidR="006B2F86" w:rsidRPr="00E71FC3" w:rsidRDefault="005C3A1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89299" w14:textId="77777777" w:rsidR="005C3A1D" w:rsidRDefault="005C3A1D" w:rsidP="00E71FC3">
      <w:pPr>
        <w:spacing w:after="0" w:line="240" w:lineRule="auto"/>
      </w:pPr>
      <w:r>
        <w:separator/>
      </w:r>
    </w:p>
  </w:endnote>
  <w:endnote w:type="continuationSeparator" w:id="0">
    <w:p w14:paraId="03141A74" w14:textId="77777777" w:rsidR="005C3A1D" w:rsidRDefault="005C3A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34F0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1660B" w14:textId="77777777" w:rsidR="005C3A1D" w:rsidRDefault="005C3A1D" w:rsidP="00E71FC3">
      <w:pPr>
        <w:spacing w:after="0" w:line="240" w:lineRule="auto"/>
      </w:pPr>
      <w:r>
        <w:separator/>
      </w:r>
    </w:p>
  </w:footnote>
  <w:footnote w:type="continuationSeparator" w:id="0">
    <w:p w14:paraId="37354D3B" w14:textId="77777777" w:rsidR="005C3A1D" w:rsidRDefault="005C3A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A1D"/>
    <w:rsid w:val="001A7C09"/>
    <w:rsid w:val="00577BD5"/>
    <w:rsid w:val="005C3A1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157FA"/>
  <w15:chartTrackingRefBased/>
  <w15:docId w15:val="{717F4053-176F-4528-8DC3-C0CAB6ABB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3A1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2018-07-09T20:53:00Z</dcterms:created>
  <dcterms:modified xsi:type="dcterms:W3CDTF">2018-07-09T20:53:00Z</dcterms:modified>
</cp:coreProperties>
</file>